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198286545"/>
    <w:p w:rsidR="007B65A2" w:rsidRPr="00106C2E" w:rsidRDefault="007B65A2">
      <w:r>
        <w:fldChar w:fldCharType="begin"/>
      </w:r>
      <w:r>
        <w:instrText xml:space="preserve">INCLUDEPICTURE "../../../LOGO%20MAŁE.jpg" \* MERGEFORMAT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in;height:98.25pt">
            <v:imagedata r:id="rId7" r:href="rId8"/>
          </v:shape>
        </w:pict>
      </w:r>
      <w:r>
        <w:fldChar w:fldCharType="end"/>
      </w:r>
    </w:p>
    <w:p w:rsidR="007B65A2" w:rsidRPr="00A851A9" w:rsidRDefault="007B65A2" w:rsidP="00106C2E">
      <w:pPr>
        <w:tabs>
          <w:tab w:val="left" w:pos="151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1A9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 ODBIORZE</w:t>
      </w:r>
      <w:r w:rsidRPr="00A851A9">
        <w:rPr>
          <w:rFonts w:ascii="Times New Roman" w:hAnsi="Times New Roman" w:cs="Times New Roman"/>
          <w:b/>
          <w:bCs/>
          <w:sz w:val="28"/>
          <w:szCs w:val="28"/>
        </w:rPr>
        <w:t xml:space="preserve"> PACJENTA</w:t>
      </w:r>
    </w:p>
    <w:p w:rsidR="007B65A2" w:rsidRDefault="007B65A2">
      <w:r>
        <w:br w:type="textWrapping" w:clear="all"/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51A9">
        <w:rPr>
          <w:rFonts w:ascii="Times New Roman" w:hAnsi="Times New Roman" w:cs="Times New Roman"/>
          <w:sz w:val="24"/>
          <w:szCs w:val="24"/>
        </w:rPr>
        <w:t>Imię i nazwisko osoby odbierającej…………………………………………………………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Adres zamieszkania………………………………………………………………………………..</w:t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kontaktowy………………………</w:t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dowodu osobistego……………….</w:t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Niniejszym Zobowiązuję się do odebrania pacjenta</w:t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pacjenta……………………………………………PESEL………………………</w:t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pacjenta………………………………………………………………………………………</w:t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zakończonym pobycie w Zakładzie Opiekuńczo -Leczniczym w terminie wskazanym przez zakład.</w:t>
      </w: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B80D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Jednocześnie oświadczam, że zostałem poinformowany/a o tym, że okres pobytu pacjenta </w:t>
      </w:r>
      <w:r>
        <w:rPr>
          <w:rFonts w:ascii="Times New Roman" w:hAnsi="Times New Roman" w:cs="Times New Roman"/>
          <w:sz w:val="24"/>
          <w:szCs w:val="24"/>
        </w:rPr>
        <w:br/>
        <w:t>w Zakładzie Opiekuńczo -Leczniczym jest pobytem terminowym, pacjent nie może przebywać w zakładzie na stałe.</w:t>
      </w:r>
    </w:p>
    <w:p w:rsidR="007B65A2" w:rsidRDefault="007B65A2" w:rsidP="00B80D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5A2" w:rsidRDefault="007B65A2" w:rsidP="00A851A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……………………………………….                                                              …………………………………………..</w:t>
      </w:r>
    </w:p>
    <w:p w:rsidR="007B65A2" w:rsidRDefault="007B65A2" w:rsidP="00B80DF1">
      <w:pPr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Podpis przedstawiciela ustawowego</w:t>
      </w:r>
    </w:p>
    <w:p w:rsidR="007B65A2" w:rsidRPr="00A851A9" w:rsidRDefault="007B65A2" w:rsidP="00B80DF1">
      <w:pPr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lub innej osoby zobowiązanej</w:t>
      </w:r>
      <w:bookmarkEnd w:id="0"/>
    </w:p>
    <w:sectPr w:rsidR="007B65A2" w:rsidRPr="00A851A9" w:rsidSect="00106C2E">
      <w:headerReference w:type="default" r:id="rId9"/>
      <w:pgSz w:w="11906" w:h="16838"/>
      <w:pgMar w:top="180" w:right="1133" w:bottom="1417" w:left="993" w:header="28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5A2" w:rsidRDefault="007B65A2" w:rsidP="00A851A9">
      <w:pPr>
        <w:spacing w:after="0" w:line="240" w:lineRule="auto"/>
      </w:pPr>
      <w:r>
        <w:separator/>
      </w:r>
    </w:p>
  </w:endnote>
  <w:endnote w:type="continuationSeparator" w:id="0">
    <w:p w:rsidR="007B65A2" w:rsidRDefault="007B65A2" w:rsidP="00A85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5A2" w:rsidRDefault="007B65A2" w:rsidP="00A851A9">
      <w:pPr>
        <w:spacing w:after="0" w:line="240" w:lineRule="auto"/>
      </w:pPr>
      <w:r>
        <w:separator/>
      </w:r>
    </w:p>
  </w:footnote>
  <w:footnote w:type="continuationSeparator" w:id="0">
    <w:p w:rsidR="007B65A2" w:rsidRDefault="007B65A2" w:rsidP="00A85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5A2" w:rsidRPr="006D2E9C" w:rsidRDefault="007B65A2" w:rsidP="00A851A9">
    <w:pPr>
      <w:pStyle w:val="Header"/>
      <w:ind w:hanging="1134"/>
      <w:rPr>
        <w:sz w:val="16"/>
        <w:szCs w:val="16"/>
      </w:rPr>
    </w:pPr>
  </w:p>
  <w:p w:rsidR="007B65A2" w:rsidRDefault="007B65A2">
    <w:pPr>
      <w:pStyle w:val="Header"/>
    </w:pPr>
  </w:p>
  <w:p w:rsidR="007B65A2" w:rsidRDefault="007B65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A223F"/>
    <w:multiLevelType w:val="hybridMultilevel"/>
    <w:tmpl w:val="FCBEA83E"/>
    <w:lvl w:ilvl="0" w:tplc="6776A6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A9"/>
    <w:rsid w:val="000353BD"/>
    <w:rsid w:val="00050F31"/>
    <w:rsid w:val="000650BF"/>
    <w:rsid w:val="000C25DC"/>
    <w:rsid w:val="00106C2E"/>
    <w:rsid w:val="003B1968"/>
    <w:rsid w:val="0046754C"/>
    <w:rsid w:val="004760FF"/>
    <w:rsid w:val="004A0ECB"/>
    <w:rsid w:val="00671ADF"/>
    <w:rsid w:val="00694D16"/>
    <w:rsid w:val="006D2E9C"/>
    <w:rsid w:val="0074012C"/>
    <w:rsid w:val="007B65A2"/>
    <w:rsid w:val="00A851A9"/>
    <w:rsid w:val="00AF0255"/>
    <w:rsid w:val="00AF0655"/>
    <w:rsid w:val="00B80DF1"/>
    <w:rsid w:val="00D1722D"/>
    <w:rsid w:val="00DE115E"/>
    <w:rsid w:val="00DE79D8"/>
    <w:rsid w:val="00F12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1722D"/>
    <w:pPr>
      <w:spacing w:after="160" w:line="259" w:lineRule="auto"/>
    </w:pPr>
    <w:rPr>
      <w:rFonts w:cs="Calibri"/>
      <w:kern w:val="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51A9"/>
    <w:pPr>
      <w:keepNext/>
      <w:keepLines/>
      <w:spacing w:before="360" w:after="80"/>
      <w:outlineLvl w:val="0"/>
    </w:pPr>
    <w:rPr>
      <w:rFonts w:ascii="Calibri Light" w:eastAsia="Times New Roman" w:hAnsi="Calibri Light" w:cs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51A9"/>
    <w:pPr>
      <w:keepNext/>
      <w:keepLines/>
      <w:spacing w:before="160" w:after="80"/>
      <w:outlineLvl w:val="1"/>
    </w:pPr>
    <w:rPr>
      <w:rFonts w:ascii="Calibri Light" w:eastAsia="Times New Roman" w:hAnsi="Calibri Light" w:cs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51A9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51A9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851A9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851A9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851A9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851A9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851A9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851A9"/>
    <w:rPr>
      <w:rFonts w:ascii="Calibri Light" w:hAnsi="Calibri Light" w:cs="Calibri Light"/>
      <w:color w:val="2F5496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851A9"/>
    <w:rPr>
      <w:rFonts w:ascii="Calibri Light" w:hAnsi="Calibri Light" w:cs="Calibri Light"/>
      <w:color w:val="2F5496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851A9"/>
    <w:rPr>
      <w:rFonts w:eastAsia="Times New Roman"/>
      <w:color w:val="2F549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851A9"/>
    <w:rPr>
      <w:rFonts w:eastAsia="Times New Roman"/>
      <w:i/>
      <w:iCs/>
      <w:color w:val="2F549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851A9"/>
    <w:rPr>
      <w:rFonts w:eastAsia="Times New Roman"/>
      <w:color w:val="2F549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851A9"/>
    <w:rPr>
      <w:rFonts w:eastAsia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851A9"/>
    <w:rPr>
      <w:rFonts w:eastAsia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851A9"/>
    <w:rPr>
      <w:rFonts w:eastAsia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851A9"/>
    <w:rPr>
      <w:rFonts w:eastAsia="Times New Roman"/>
      <w:color w:val="272727"/>
    </w:rPr>
  </w:style>
  <w:style w:type="paragraph" w:styleId="Title">
    <w:name w:val="Title"/>
    <w:basedOn w:val="Normal"/>
    <w:next w:val="Normal"/>
    <w:link w:val="TitleChar"/>
    <w:uiPriority w:val="99"/>
    <w:qFormat/>
    <w:rsid w:val="00A851A9"/>
    <w:pPr>
      <w:spacing w:after="80" w:line="240" w:lineRule="auto"/>
    </w:pPr>
    <w:rPr>
      <w:rFonts w:ascii="Calibri Light" w:eastAsia="Times New Roman" w:hAnsi="Calibri Light" w:cs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A851A9"/>
    <w:rPr>
      <w:rFonts w:ascii="Calibri Light" w:hAnsi="Calibri Light" w:cs="Calibri Light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A851A9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851A9"/>
    <w:rPr>
      <w:rFonts w:eastAsia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A851A9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A851A9"/>
    <w:rPr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A851A9"/>
    <w:pPr>
      <w:ind w:left="720"/>
    </w:pPr>
  </w:style>
  <w:style w:type="character" w:styleId="IntenseEmphasis">
    <w:name w:val="Intense Emphasis"/>
    <w:basedOn w:val="DefaultParagraphFont"/>
    <w:uiPriority w:val="99"/>
    <w:qFormat/>
    <w:rsid w:val="00A851A9"/>
    <w:rPr>
      <w:i/>
      <w:iCs/>
      <w:color w:val="2F5496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851A9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851A9"/>
    <w:rPr>
      <w:i/>
      <w:iCs/>
      <w:color w:val="2F5496"/>
    </w:rPr>
  </w:style>
  <w:style w:type="character" w:styleId="IntenseReference">
    <w:name w:val="Intense Reference"/>
    <w:basedOn w:val="DefaultParagraphFont"/>
    <w:uiPriority w:val="99"/>
    <w:qFormat/>
    <w:rsid w:val="00A851A9"/>
    <w:rPr>
      <w:b/>
      <w:bCs/>
      <w:smallCaps/>
      <w:color w:val="2F5496"/>
      <w:spacing w:val="5"/>
    </w:rPr>
  </w:style>
  <w:style w:type="paragraph" w:styleId="Header">
    <w:name w:val="header"/>
    <w:basedOn w:val="Normal"/>
    <w:link w:val="HeaderChar"/>
    <w:uiPriority w:val="99"/>
    <w:rsid w:val="00A85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851A9"/>
  </w:style>
  <w:style w:type="paragraph" w:styleId="Footer">
    <w:name w:val="footer"/>
    <w:basedOn w:val="Normal"/>
    <w:link w:val="FooterChar"/>
    <w:uiPriority w:val="99"/>
    <w:rsid w:val="00A85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851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LOGO%20MA&#321;E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130</Words>
  <Characters>783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Pielęgniarka Naczelna</dc:creator>
  <cp:keywords/>
  <dc:description/>
  <cp:lastModifiedBy>hbanczak</cp:lastModifiedBy>
  <cp:revision>4</cp:revision>
  <cp:lastPrinted>2025-05-16T09:14:00Z</cp:lastPrinted>
  <dcterms:created xsi:type="dcterms:W3CDTF">2026-07-02T06:21:00Z</dcterms:created>
  <dcterms:modified xsi:type="dcterms:W3CDTF">2026-07-02T09:34:00Z</dcterms:modified>
</cp:coreProperties>
</file>