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D17" w:rsidRDefault="00A03D17" w:rsidP="003835ED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in;height:89.25pt">
            <v:imagedata r:id="rId6" r:href="rId7"/>
          </v:shape>
        </w:pict>
      </w:r>
    </w:p>
    <w:p w:rsidR="00A03D17" w:rsidRPr="003835ED" w:rsidRDefault="00A03D17" w:rsidP="003835ED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835ED">
        <w:rPr>
          <w:rFonts w:ascii="Times New Roman" w:hAnsi="Times New Roman" w:cs="Times New Roman"/>
          <w:b/>
          <w:bCs/>
          <w:sz w:val="28"/>
          <w:szCs w:val="28"/>
          <w:u w:val="single"/>
        </w:rPr>
        <w:t>OŚWIADCZENIE</w:t>
      </w:r>
    </w:p>
    <w:p w:rsidR="00A03D17" w:rsidRDefault="00A03D17" w:rsidP="003835ED">
      <w:pPr>
        <w:tabs>
          <w:tab w:val="left" w:pos="1985"/>
        </w:tabs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OSOBY ZOBOWIĄZANEJ DO PONOSZENIA ODPŁATNOŚCI</w:t>
      </w:r>
    </w:p>
    <w:p w:rsidR="00A03D17" w:rsidRDefault="00A03D17" w:rsidP="003835ED">
      <w:pPr>
        <w:tabs>
          <w:tab w:val="left" w:pos="1985"/>
        </w:tabs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 POBYT  PACJENTA W ZAKŁADZIE OPIEKUŃCZO–LECZNICZYM</w:t>
      </w:r>
    </w:p>
    <w:p w:rsidR="00A03D17" w:rsidRDefault="00A03D17" w:rsidP="00AB2966">
      <w:r>
        <w:br w:type="textWrapping" w:clear="all"/>
      </w:r>
    </w:p>
    <w:p w:rsidR="00A03D17" w:rsidRDefault="00A03D17" w:rsidP="00AB29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nazwisko………………………………..</w:t>
      </w:r>
    </w:p>
    <w:p w:rsidR="00A03D17" w:rsidRDefault="00A03D17" w:rsidP="00AB29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Adres…………………………………………..</w:t>
      </w:r>
    </w:p>
    <w:p w:rsidR="00A03D17" w:rsidRDefault="00A03D17" w:rsidP="00AB29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A03D17" w:rsidRDefault="00A03D17" w:rsidP="00AB29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A03D17" w:rsidRDefault="00A03D17" w:rsidP="00AB2966">
      <w:pPr>
        <w:rPr>
          <w:rFonts w:ascii="Times New Roman" w:hAnsi="Times New Roman" w:cs="Times New Roman"/>
          <w:sz w:val="24"/>
          <w:szCs w:val="24"/>
        </w:rPr>
      </w:pPr>
    </w:p>
    <w:p w:rsidR="00A03D17" w:rsidRDefault="00A03D17" w:rsidP="00AB2966">
      <w:pPr>
        <w:rPr>
          <w:rFonts w:ascii="Times New Roman" w:hAnsi="Times New Roman" w:cs="Times New Roman"/>
          <w:sz w:val="24"/>
          <w:szCs w:val="24"/>
        </w:rPr>
      </w:pPr>
    </w:p>
    <w:p w:rsidR="00A03D17" w:rsidRDefault="00A03D17" w:rsidP="00AB29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03D17" w:rsidRDefault="00A03D17" w:rsidP="00AB29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 niżej podpisany/a, oświadczam, że na podstawie obowiązujących przepisów prawa, zobowiązuję się do ponoszenia odpłatności za pobyt w</w:t>
      </w:r>
      <w:r w:rsidRPr="00AB29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2966">
        <w:rPr>
          <w:rFonts w:ascii="Times New Roman" w:hAnsi="Times New Roman" w:cs="Times New Roman"/>
          <w:sz w:val="24"/>
          <w:szCs w:val="24"/>
        </w:rPr>
        <w:t>Zakładzie Opiekuńczo–Leczniczym</w:t>
      </w:r>
      <w:r>
        <w:rPr>
          <w:rFonts w:ascii="Times New Roman" w:hAnsi="Times New Roman" w:cs="Times New Roman"/>
          <w:sz w:val="24"/>
          <w:szCs w:val="24"/>
        </w:rPr>
        <w:t xml:space="preserve"> w Lesku</w:t>
      </w:r>
    </w:p>
    <w:p w:rsidR="00A03D17" w:rsidRDefault="00A03D17" w:rsidP="00412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Pana/i……………………………………………………………………………………………</w:t>
      </w:r>
    </w:p>
    <w:p w:rsidR="00A03D17" w:rsidRDefault="00A03D17" w:rsidP="00412792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12792">
        <w:rPr>
          <w:rFonts w:ascii="Times New Roman" w:hAnsi="Times New Roman" w:cs="Times New Roman"/>
          <w:i/>
          <w:iCs/>
          <w:sz w:val="24"/>
          <w:szCs w:val="24"/>
        </w:rPr>
        <w:t>(stopień pokrewieństwa: mąż,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12792">
        <w:rPr>
          <w:rFonts w:ascii="Times New Roman" w:hAnsi="Times New Roman" w:cs="Times New Roman"/>
          <w:i/>
          <w:iCs/>
          <w:sz w:val="24"/>
          <w:szCs w:val="24"/>
        </w:rPr>
        <w:t>żona, syn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12792">
        <w:rPr>
          <w:rFonts w:ascii="Times New Roman" w:hAnsi="Times New Roman" w:cs="Times New Roman"/>
          <w:i/>
          <w:iCs/>
          <w:sz w:val="24"/>
          <w:szCs w:val="24"/>
        </w:rPr>
        <w:t>,córka etc.)</w:t>
      </w:r>
    </w:p>
    <w:p w:rsidR="00A03D17" w:rsidRPr="00412792" w:rsidRDefault="00A03D17" w:rsidP="0041279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792">
        <w:rPr>
          <w:rFonts w:ascii="Times New Roman" w:hAnsi="Times New Roman" w:cs="Times New Roman"/>
          <w:sz w:val="24"/>
          <w:szCs w:val="24"/>
        </w:rPr>
        <w:t xml:space="preserve"> do czasu uregulowania opłat przez właściwy organ.</w:t>
      </w:r>
    </w:p>
    <w:p w:rsidR="00A03D17" w:rsidRPr="00412792" w:rsidRDefault="00A03D17" w:rsidP="004127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D17" w:rsidRDefault="00A03D17" w:rsidP="00AB29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Podstawa prawna: art.18 ustawy z 24.08.2004 o świadczeniach opieki zdrowotnej finansowanych ze środków publicznych ( jednolity tekst: Dz.U.z 2024r. poz.146 z późn.zm.)</w:t>
      </w:r>
    </w:p>
    <w:p w:rsidR="00A03D17" w:rsidRDefault="00A03D17" w:rsidP="00AB29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3D17" w:rsidRDefault="00A03D17" w:rsidP="00AB29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3D17" w:rsidRDefault="00A03D17" w:rsidP="00AB29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3D17" w:rsidRDefault="00A03D17" w:rsidP="00AB2966">
      <w:pPr>
        <w:rPr>
          <w:rFonts w:ascii="Times New Roman" w:hAnsi="Times New Roman" w:cs="Times New Roman"/>
          <w:sz w:val="24"/>
          <w:szCs w:val="24"/>
        </w:rPr>
      </w:pPr>
    </w:p>
    <w:p w:rsidR="00A03D17" w:rsidRDefault="00A03D17" w:rsidP="00AB29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3D17" w:rsidRDefault="00A03D17" w:rsidP="00412792">
      <w:pPr>
        <w:tabs>
          <w:tab w:val="left" w:pos="3465"/>
          <w:tab w:val="left" w:pos="59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…............................................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…………………………………….</w:t>
      </w:r>
    </w:p>
    <w:p w:rsidR="00A03D17" w:rsidRDefault="00A03D17" w:rsidP="004127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Data                                                                                                         Podpis przedstawiciela ustawowego </w:t>
      </w:r>
    </w:p>
    <w:p w:rsidR="00A03D17" w:rsidRDefault="00A03D17" w:rsidP="004127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lub innej osoby zobowiązanej</w:t>
      </w:r>
    </w:p>
    <w:p w:rsidR="00A03D17" w:rsidRDefault="00A03D17" w:rsidP="00AB29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03D17" w:rsidRDefault="00A03D17" w:rsidP="00AB2966">
      <w:pPr>
        <w:spacing w:after="0" w:line="240" w:lineRule="auto"/>
      </w:pPr>
    </w:p>
    <w:sectPr w:rsidR="00A03D17" w:rsidSect="003835ED">
      <w:headerReference w:type="default" r:id="rId8"/>
      <w:pgSz w:w="11906" w:h="16838"/>
      <w:pgMar w:top="360" w:right="1274" w:bottom="719" w:left="1134" w:header="85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D17" w:rsidRDefault="00A03D17" w:rsidP="006D2E9C">
      <w:pPr>
        <w:spacing w:after="0" w:line="240" w:lineRule="auto"/>
      </w:pPr>
      <w:r>
        <w:separator/>
      </w:r>
    </w:p>
  </w:endnote>
  <w:endnote w:type="continuationSeparator" w:id="0">
    <w:p w:rsidR="00A03D17" w:rsidRDefault="00A03D17" w:rsidP="006D2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D17" w:rsidRDefault="00A03D17" w:rsidP="006D2E9C">
      <w:pPr>
        <w:spacing w:after="0" w:line="240" w:lineRule="auto"/>
      </w:pPr>
      <w:r>
        <w:separator/>
      </w:r>
    </w:p>
  </w:footnote>
  <w:footnote w:type="continuationSeparator" w:id="0">
    <w:p w:rsidR="00A03D17" w:rsidRDefault="00A03D17" w:rsidP="006D2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D17" w:rsidRPr="006D2E9C" w:rsidRDefault="00A03D17" w:rsidP="006D2E9C">
    <w:pPr>
      <w:pStyle w:val="Header"/>
      <w:tabs>
        <w:tab w:val="clear" w:pos="9072"/>
      </w:tabs>
      <w:ind w:left="426" w:hanging="426"/>
      <w:jc w:val="both"/>
      <w:rPr>
        <w:rFonts w:ascii="Times New Roman" w:hAnsi="Times New Roman" w:cs="Times New Roman"/>
        <w:i/>
        <w:iCs/>
        <w:sz w:val="18"/>
        <w:szCs w:val="18"/>
      </w:rPr>
    </w:pPr>
  </w:p>
  <w:p w:rsidR="00A03D17" w:rsidRPr="006D2E9C" w:rsidRDefault="00A03D17" w:rsidP="006D2E9C">
    <w:pPr>
      <w:pStyle w:val="Header"/>
      <w:ind w:hanging="1134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2E9C"/>
    <w:rsid w:val="000C25DC"/>
    <w:rsid w:val="000E118B"/>
    <w:rsid w:val="00217979"/>
    <w:rsid w:val="002B3DC7"/>
    <w:rsid w:val="003835ED"/>
    <w:rsid w:val="00412792"/>
    <w:rsid w:val="00587793"/>
    <w:rsid w:val="005D214C"/>
    <w:rsid w:val="005D506B"/>
    <w:rsid w:val="00643B53"/>
    <w:rsid w:val="006620D5"/>
    <w:rsid w:val="00696E8D"/>
    <w:rsid w:val="006D2E9C"/>
    <w:rsid w:val="006E49E2"/>
    <w:rsid w:val="008A60BE"/>
    <w:rsid w:val="0093285D"/>
    <w:rsid w:val="009A7D0B"/>
    <w:rsid w:val="009E569C"/>
    <w:rsid w:val="009F322C"/>
    <w:rsid w:val="00A03D17"/>
    <w:rsid w:val="00AB2966"/>
    <w:rsid w:val="00AF0255"/>
    <w:rsid w:val="00DC089E"/>
    <w:rsid w:val="00DE115E"/>
    <w:rsid w:val="00EA08F2"/>
    <w:rsid w:val="00EF66D2"/>
    <w:rsid w:val="00FC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B2966"/>
    <w:pPr>
      <w:spacing w:after="160" w:line="259" w:lineRule="auto"/>
    </w:pPr>
    <w:rPr>
      <w:rFonts w:cs="Calibri"/>
      <w:kern w:val="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2E9C"/>
    <w:pPr>
      <w:keepNext/>
      <w:keepLines/>
      <w:spacing w:before="360" w:after="80"/>
      <w:outlineLvl w:val="0"/>
    </w:pPr>
    <w:rPr>
      <w:rFonts w:ascii="Calibri Light" w:eastAsia="Times New Roman" w:hAnsi="Calibri Light" w:cs="Calibri Light"/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D2E9C"/>
    <w:pPr>
      <w:keepNext/>
      <w:keepLines/>
      <w:spacing w:before="160" w:after="80"/>
      <w:outlineLvl w:val="1"/>
    </w:pPr>
    <w:rPr>
      <w:rFonts w:ascii="Calibri Light" w:eastAsia="Times New Roman" w:hAnsi="Calibri Light" w:cs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D2E9C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D2E9C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D2E9C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D2E9C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D2E9C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D2E9C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D2E9C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D2E9C"/>
    <w:rPr>
      <w:rFonts w:ascii="Calibri Light" w:hAnsi="Calibri Light" w:cs="Calibri Light"/>
      <w:color w:val="2F5496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D2E9C"/>
    <w:rPr>
      <w:rFonts w:ascii="Calibri Light" w:hAnsi="Calibri Light" w:cs="Calibri Light"/>
      <w:color w:val="2F5496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D2E9C"/>
    <w:rPr>
      <w:rFonts w:eastAsia="Times New Roman"/>
      <w:color w:val="2F5496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D2E9C"/>
    <w:rPr>
      <w:rFonts w:eastAsia="Times New Roman"/>
      <w:i/>
      <w:iCs/>
      <w:color w:val="2F549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D2E9C"/>
    <w:rPr>
      <w:rFonts w:eastAsia="Times New Roman"/>
      <w:color w:val="2F549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D2E9C"/>
    <w:rPr>
      <w:rFonts w:eastAsia="Times New Roma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D2E9C"/>
    <w:rPr>
      <w:rFonts w:eastAsia="Times New Roman"/>
      <w:color w:val="595959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D2E9C"/>
    <w:rPr>
      <w:rFonts w:eastAsia="Times New Roma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D2E9C"/>
    <w:rPr>
      <w:rFonts w:eastAsia="Times New Roman"/>
      <w:color w:val="272727"/>
    </w:rPr>
  </w:style>
  <w:style w:type="paragraph" w:styleId="Title">
    <w:name w:val="Title"/>
    <w:basedOn w:val="Normal"/>
    <w:next w:val="Normal"/>
    <w:link w:val="TitleChar"/>
    <w:uiPriority w:val="99"/>
    <w:qFormat/>
    <w:rsid w:val="006D2E9C"/>
    <w:pPr>
      <w:spacing w:after="80" w:line="240" w:lineRule="auto"/>
    </w:pPr>
    <w:rPr>
      <w:rFonts w:ascii="Calibri Light" w:eastAsia="Times New Roman" w:hAnsi="Calibri Light" w:cs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6D2E9C"/>
    <w:rPr>
      <w:rFonts w:ascii="Calibri Light" w:hAnsi="Calibri Light" w:cs="Calibri Light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6D2E9C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D2E9C"/>
    <w:rPr>
      <w:rFonts w:eastAsia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9"/>
    <w:qFormat/>
    <w:rsid w:val="006D2E9C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6D2E9C"/>
    <w:rPr>
      <w:i/>
      <w:iCs/>
      <w:color w:val="404040"/>
    </w:rPr>
  </w:style>
  <w:style w:type="paragraph" w:styleId="ListParagraph">
    <w:name w:val="List Paragraph"/>
    <w:basedOn w:val="Normal"/>
    <w:uiPriority w:val="99"/>
    <w:qFormat/>
    <w:rsid w:val="006D2E9C"/>
    <w:pPr>
      <w:ind w:left="720"/>
    </w:pPr>
  </w:style>
  <w:style w:type="character" w:styleId="IntenseEmphasis">
    <w:name w:val="Intense Emphasis"/>
    <w:basedOn w:val="DefaultParagraphFont"/>
    <w:uiPriority w:val="99"/>
    <w:qFormat/>
    <w:rsid w:val="006D2E9C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D2E9C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6D2E9C"/>
    <w:rPr>
      <w:i/>
      <w:iCs/>
      <w:color w:val="2F5496"/>
    </w:rPr>
  </w:style>
  <w:style w:type="character" w:styleId="IntenseReference">
    <w:name w:val="Intense Reference"/>
    <w:basedOn w:val="DefaultParagraphFont"/>
    <w:uiPriority w:val="99"/>
    <w:qFormat/>
    <w:rsid w:val="006D2E9C"/>
    <w:rPr>
      <w:b/>
      <w:bCs/>
      <w:smallCaps/>
      <w:color w:val="2F5496"/>
      <w:spacing w:val="5"/>
    </w:rPr>
  </w:style>
  <w:style w:type="paragraph" w:styleId="Header">
    <w:name w:val="header"/>
    <w:basedOn w:val="Normal"/>
    <w:link w:val="HeaderChar"/>
    <w:uiPriority w:val="99"/>
    <w:rsid w:val="006D2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D2E9C"/>
  </w:style>
  <w:style w:type="paragraph" w:styleId="Footer">
    <w:name w:val="footer"/>
    <w:basedOn w:val="Normal"/>
    <w:link w:val="FooterChar"/>
    <w:uiPriority w:val="99"/>
    <w:rsid w:val="006D2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D2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../../../LOGO%20MA&#321;E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163</Words>
  <Characters>982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Pielęgniarka Naczelna</dc:creator>
  <cp:keywords/>
  <dc:description/>
  <cp:lastModifiedBy>hbanczak</cp:lastModifiedBy>
  <cp:revision>3</cp:revision>
  <cp:lastPrinted>2025-05-16T09:27:00Z</cp:lastPrinted>
  <dcterms:created xsi:type="dcterms:W3CDTF">2026-07-02T06:20:00Z</dcterms:created>
  <dcterms:modified xsi:type="dcterms:W3CDTF">2026-07-02T09:33:00Z</dcterms:modified>
</cp:coreProperties>
</file>